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Basingstoke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Basingstoke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Basingstoke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Basingstoke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Basingstoke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Basingstoke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56.7% </w:t>
      </w:r>
      <w:r w:rsidRPr="004747BF">
        <w:rPr>
          <w:rFonts w:ascii="Libre Franklin Light" w:eastAsia="Times New Roman" w:hAnsi="Libre Franklin Light" w:cs="Calibri Light"/>
        </w:rPr>
        <w:t xml:space="preserve">of those respondents classified as PGSI 8+ in Basingstoke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Basingstoke is estimated to be </w:t>
      </w:r>
      <w:r w:rsidRPr="00773DF7">
        <w:rPr>
          <w:rFonts w:ascii="Libre Franklin Light" w:eastAsia="Times New Roman" w:hAnsi="Libre Franklin Light" w:cs="Calibri Light"/>
          <w:b/>
          <w:bCs/>
          <w:color w:val="C45911" w:themeColor="accent2" w:themeShade="BF"/>
        </w:rPr>
        <w:t xml:space="preserve">£1,993,679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Basingstoke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Basingstoke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Basingstoke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Basingstoke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asingstok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Basingstoke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asingstok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Basingstoke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Basingstoke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asingstok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Basingstoke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Basingstoke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Basingstoke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Basingstoke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Basingstoke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Basingstoke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£1,993,679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Basingstoke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£32,474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£671,576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£48,109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£13,531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£24,806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£1,203,183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£1,993,679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Basingstoke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Basingstoke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Basingstoke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Basingstoke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Basingstoke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Basingstoke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Basingstoke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Basingstoke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Basingstoke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14.9%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Basingstoke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Basingstoke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Basingstoke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CB8139C-534C-4574-918A-85E191E54C3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